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8946" w:type="dxa"/>
        <w:tblInd w:w="93" w:type="dxa"/>
        <w:tblLook w:val="00A0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691D73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E614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91D73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E61437">
            <w:pPr>
              <w:shd w:val="clear" w:color="auto" w:fill="FFFFFF"/>
              <w:spacing w:after="15" w:line="240" w:lineRule="auto"/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</w:pPr>
            <w:r w:rsidRPr="005E0351"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  <w:t>к Решени</w:t>
            </w:r>
            <w:r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  <w:t>ю</w:t>
            </w:r>
            <w:r w:rsidRPr="005E0351"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  <w:t xml:space="preserve"> Совета</w:t>
            </w:r>
          </w:p>
          <w:p w:rsidR="00691D73" w:rsidRPr="005E0351" w:rsidRDefault="00691D73" w:rsidP="00E61437">
            <w:pPr>
              <w:shd w:val="clear" w:color="auto" w:fill="FFFFFF"/>
              <w:spacing w:after="15" w:line="240" w:lineRule="auto"/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  <w:t>МО «Сокрутовский сельсовет</w:t>
            </w:r>
            <w:r w:rsidRPr="005E0351">
              <w:rPr>
                <w:rFonts w:ascii="Tahoma" w:hAnsi="Tahoma" w:cs="Tahoma"/>
                <w:color w:val="000000"/>
                <w:sz w:val="21"/>
                <w:szCs w:val="21"/>
                <w:lang w:eastAsia="ru-RU"/>
              </w:rPr>
              <w:t>»</w:t>
            </w:r>
          </w:p>
          <w:p w:rsidR="00691D73" w:rsidRPr="005E0351" w:rsidRDefault="00691D73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1D73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1D73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1D73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1D73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1D73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1D73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1D73" w:rsidRPr="001B55BA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D73" w:rsidRPr="005E0351" w:rsidRDefault="00691D73" w:rsidP="009D49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019</w:t>
            </w:r>
            <w:r w:rsidRPr="005E035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1D73" w:rsidRPr="001B55BA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1D73" w:rsidRPr="005E0351" w:rsidRDefault="00691D73" w:rsidP="005E03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кредитора,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номер,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1D73" w:rsidRPr="005E0351" w:rsidRDefault="00691D73" w:rsidP="005E035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91D73" w:rsidRPr="001B55BA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91D73" w:rsidRPr="005E0351" w:rsidRDefault="00691D73" w:rsidP="005E0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691D73" w:rsidRDefault="00691D73">
      <w:r>
        <w:br w:type="textWrapping" w:clear="all"/>
      </w:r>
    </w:p>
    <w:p w:rsidR="00691D73" w:rsidRDefault="00691D73"/>
    <w:p w:rsidR="00691D73" w:rsidRDefault="00691D73">
      <w:r>
        <w:t>Верно:</w:t>
      </w:r>
    </w:p>
    <w:sectPr w:rsidR="00691D73" w:rsidSect="00170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337"/>
    <w:rsid w:val="00046719"/>
    <w:rsid w:val="00143F1E"/>
    <w:rsid w:val="0017027A"/>
    <w:rsid w:val="001B55BA"/>
    <w:rsid w:val="001F232D"/>
    <w:rsid w:val="00207454"/>
    <w:rsid w:val="00335DB9"/>
    <w:rsid w:val="00582BB3"/>
    <w:rsid w:val="005E0351"/>
    <w:rsid w:val="00691D73"/>
    <w:rsid w:val="00691E27"/>
    <w:rsid w:val="00700BBB"/>
    <w:rsid w:val="008A2A29"/>
    <w:rsid w:val="008E12A2"/>
    <w:rsid w:val="008E560E"/>
    <w:rsid w:val="009D49CC"/>
    <w:rsid w:val="00A03D0C"/>
    <w:rsid w:val="00A45426"/>
    <w:rsid w:val="00B02485"/>
    <w:rsid w:val="00BB69F9"/>
    <w:rsid w:val="00BE34D5"/>
    <w:rsid w:val="00DE7D63"/>
    <w:rsid w:val="00E37588"/>
    <w:rsid w:val="00E61437"/>
    <w:rsid w:val="00EB7B79"/>
    <w:rsid w:val="00F05469"/>
    <w:rsid w:val="00F06337"/>
    <w:rsid w:val="00F96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2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7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47</Words>
  <Characters>272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9</cp:revision>
  <dcterms:created xsi:type="dcterms:W3CDTF">2015-11-17T11:49:00Z</dcterms:created>
  <dcterms:modified xsi:type="dcterms:W3CDTF">2018-11-06T10:03:00Z</dcterms:modified>
</cp:coreProperties>
</file>